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9234F7">
        <w:rPr>
          <w:rFonts w:cs="Arial"/>
          <w:b/>
          <w:caps/>
          <w:sz w:val="28"/>
          <w:szCs w:val="28"/>
        </w:rPr>
        <w:t>1249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2A68BB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2A68BB">
              <w:rPr>
                <w:rFonts w:cs="Arial"/>
                <w:sz w:val="20"/>
                <w:szCs w:val="20"/>
              </w:rPr>
              <w:t>Providências junto à Secretaria de Mobilidade Urbana para que sejam feitos os devidos estudos visando à instalação de redutores de velocidade (lombadas) na Rua Izidoro Collaço Villela, na região próxima ao número 357, no Bairro Cidade Nova Jacareí.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2A68BB" w:rsidRDefault="003A77BE" w:rsidP="002A68BB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</w:t>
      </w:r>
      <w:r w:rsidR="002A68BB" w:rsidRPr="001840AD">
        <w:rPr>
          <w:rFonts w:cs="Arial"/>
        </w:rPr>
        <w:t>Excelentíssimo Senhor Prefeito Municipal de Jacareí</w:t>
      </w:r>
      <w:r w:rsidR="002A68BB">
        <w:rPr>
          <w:rFonts w:cs="Arial"/>
        </w:rPr>
        <w:t xml:space="preserve"> </w:t>
      </w:r>
      <w:r w:rsidR="002A68BB" w:rsidRPr="00423D42">
        <w:rPr>
          <w:rFonts w:cs="Arial"/>
        </w:rPr>
        <w:t>que sejam tomadas providências junto à</w:t>
      </w:r>
      <w:r w:rsidR="002A68BB">
        <w:rPr>
          <w:rFonts w:cs="Arial"/>
        </w:rPr>
        <w:t xml:space="preserve"> Secretaria de Mobilidade Urbana </w:t>
      </w:r>
      <w:r w:rsidR="002A68BB" w:rsidRPr="00423D42">
        <w:rPr>
          <w:rFonts w:cs="Arial"/>
        </w:rPr>
        <w:t xml:space="preserve">para </w:t>
      </w:r>
      <w:r w:rsidR="002A68BB" w:rsidRPr="008203D3">
        <w:rPr>
          <w:rFonts w:cs="Arial"/>
        </w:rPr>
        <w:t xml:space="preserve">que sejam </w:t>
      </w:r>
      <w:r w:rsidR="002A68BB" w:rsidRPr="00250579">
        <w:rPr>
          <w:rFonts w:cs="Arial"/>
        </w:rPr>
        <w:t xml:space="preserve">feitos os devidos estudos visando à instalação de redutores de velocidade (lombadas) na Rua Izidoro Colaço Vilela, na região próxima ao número 357, no </w:t>
      </w:r>
      <w:r w:rsidR="002A68BB" w:rsidRPr="00250579">
        <w:rPr>
          <w:rFonts w:cs="Arial"/>
        </w:rPr>
        <w:t xml:space="preserve">Bairro </w:t>
      </w:r>
      <w:r w:rsidR="002A68BB" w:rsidRPr="00250579">
        <w:rPr>
          <w:rFonts w:cs="Arial"/>
        </w:rPr>
        <w:t>Cidade Nova Jacareí.</w:t>
      </w:r>
    </w:p>
    <w:p w:rsidR="002A68BB" w:rsidRDefault="002A68BB" w:rsidP="002A68BB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250579">
        <w:rPr>
          <w:rFonts w:cs="Arial"/>
        </w:rPr>
        <w:t>Esta é uma reivindicação antiga dos moradores da região, uma vez que a via tem intenso tráfego de veículos que circulam em alta velocidade no local, gerando grande insegurança para os moradores.</w:t>
      </w:r>
    </w:p>
    <w:p w:rsidR="00F22FC9" w:rsidRDefault="002A68BB" w:rsidP="002A68BB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F909B3">
        <w:rPr>
          <w:rFonts w:cs="Arial"/>
        </w:rPr>
        <w:t xml:space="preserve">Destacamos o envio do </w:t>
      </w:r>
      <w:r w:rsidRPr="00F909B3">
        <w:rPr>
          <w:rFonts w:cs="Arial"/>
          <w:b/>
        </w:rPr>
        <w:t xml:space="preserve">OFÍCIO MOB Nº </w:t>
      </w:r>
      <w:r>
        <w:rPr>
          <w:rFonts w:cs="Arial"/>
          <w:b/>
        </w:rPr>
        <w:t>104</w:t>
      </w:r>
      <w:r w:rsidRPr="009C77E7">
        <w:rPr>
          <w:rFonts w:cs="Arial"/>
          <w:b/>
        </w:rPr>
        <w:t>/2021/</w:t>
      </w:r>
      <w:proofErr w:type="spellStart"/>
      <w:r w:rsidRPr="009C77E7">
        <w:rPr>
          <w:rFonts w:cs="Arial"/>
          <w:b/>
        </w:rPr>
        <w:t>VERª.MA</w:t>
      </w:r>
      <w:proofErr w:type="spellEnd"/>
      <w:r w:rsidRPr="00F909B3">
        <w:rPr>
          <w:rFonts w:cs="Arial"/>
        </w:rPr>
        <w:t>, no dia 0</w:t>
      </w:r>
      <w:r>
        <w:rPr>
          <w:rFonts w:cs="Arial"/>
        </w:rPr>
        <w:t>5</w:t>
      </w:r>
      <w:r w:rsidRPr="00F909B3">
        <w:rPr>
          <w:rFonts w:cs="Arial"/>
        </w:rPr>
        <w:t xml:space="preserve"> de maio de 2021, referente ao assunto.</w:t>
      </w:r>
      <w:r w:rsidR="00691975">
        <w:rPr>
          <w:rFonts w:cs="Arial"/>
        </w:rPr>
        <w:t xml:space="preserve"> 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2A68BB" w:rsidRDefault="003A77BE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2A68BB">
        <w:rPr>
          <w:rFonts w:cs="Arial"/>
        </w:rPr>
        <w:t>12 de maio de 2021.</w:t>
      </w:r>
    </w:p>
    <w:p w:rsidR="002A68BB" w:rsidRDefault="002A68BB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A68BB" w:rsidRDefault="002A68BB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A68BB" w:rsidRPr="005D429C" w:rsidRDefault="002A68BB" w:rsidP="0019107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MARIA AMÉLIA</w:t>
      </w:r>
    </w:p>
    <w:p w:rsidR="002A68BB" w:rsidRDefault="002A68BB" w:rsidP="0019107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</w:t>
      </w:r>
      <w:r>
        <w:rPr>
          <w:rFonts w:eastAsia="Calibri" w:cs="Arial"/>
          <w:lang w:eastAsia="en-US"/>
        </w:rPr>
        <w:t>a</w:t>
      </w:r>
      <w:r w:rsidRPr="005D429C">
        <w:rPr>
          <w:rFonts w:eastAsia="Calibri" w:cs="Arial"/>
          <w:lang w:eastAsia="en-US"/>
        </w:rPr>
        <w:t xml:space="preserve"> - PSD</w:t>
      </w:r>
      <w:r>
        <w:rPr>
          <w:rFonts w:eastAsia="Calibri" w:cs="Arial"/>
          <w:lang w:eastAsia="en-US"/>
        </w:rPr>
        <w:t>B</w:t>
      </w:r>
      <w:bookmarkStart w:id="0" w:name="_GoBack"/>
      <w:bookmarkEnd w:id="0"/>
    </w:p>
    <w:sectPr w:rsidR="002A68BB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3E9" w:rsidRDefault="007753E9">
      <w:r>
        <w:separator/>
      </w:r>
    </w:p>
  </w:endnote>
  <w:endnote w:type="continuationSeparator" w:id="0">
    <w:p w:rsidR="007753E9" w:rsidRDefault="00775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3E9" w:rsidRDefault="007753E9">
      <w:r>
        <w:separator/>
      </w:r>
    </w:p>
  </w:footnote>
  <w:footnote w:type="continuationSeparator" w:id="0">
    <w:p w:rsidR="007753E9" w:rsidRDefault="007753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68BB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3E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234F7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56F03-33ED-4F92-954B-407C5B0B9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167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2020-03-16T12:28:00Z</cp:lastPrinted>
  <dcterms:created xsi:type="dcterms:W3CDTF">2021-05-10T13:12:00Z</dcterms:created>
  <dcterms:modified xsi:type="dcterms:W3CDTF">2021-05-10T13:12:00Z</dcterms:modified>
</cp:coreProperties>
</file>